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Key Phrases for Module 8</w:t>
      </w:r>
    </w:p>
    <w:p>
      <w:pPr>
        <w:spacing w:line="300" w:lineRule="exact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出题人</w:t>
      </w:r>
      <w:r>
        <w:rPr>
          <w:rFonts w:hint="eastAsia"/>
          <w:b/>
          <w:sz w:val="24"/>
          <w:szCs w:val="24"/>
          <w:lang w:val="en-US" w:eastAsia="zh-CN"/>
        </w:rPr>
        <w:t>&amp;</w:t>
      </w:r>
      <w:r>
        <w:rPr>
          <w:rFonts w:hint="eastAsia"/>
          <w:b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b/>
          <w:sz w:val="24"/>
        </w:rPr>
      </w:pPr>
      <w:r>
        <w:rPr>
          <w:b/>
          <w:sz w:val="24"/>
        </w:rPr>
        <w:t>Class : ________ No. :___________ Name : _____________ Marks : _____________</w:t>
      </w:r>
    </w:p>
    <w:p>
      <w:pPr>
        <w:spacing w:line="300" w:lineRule="exact"/>
        <w:ind w:firstLine="102" w:firstLineChars="49"/>
        <w:rPr>
          <w:b/>
          <w:bCs/>
          <w:color w:val="000000"/>
          <w:sz w:val="30"/>
          <w:szCs w:val="30"/>
        </w:rPr>
      </w:pPr>
      <w:r>
        <w:pict>
          <v:shape id="_x0000_s1026" o:spid="_x0000_s1026" o:spt="202" type="#_x0000_t202" style="position:absolute;left:0pt;margin-left:184.55pt;margin-top:9.6pt;height:262.95pt;width:319.45pt;z-index:251656192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1. look lovely / great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2. enjoy the party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3. feel a bit / a little sad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4. miss each other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5. hang international flags  (hang-hung-hung)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6. It has got a great beat!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7. a bit noisy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8. intend to do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9. even if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10. finish my high school education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11. fetch something to eat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12. on the menu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13. raise glasses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14.Here is to our friendship</w:t>
                  </w:r>
                </w:p>
                <w:p>
                  <w:pPr>
                    <w:spacing w:line="340" w:lineRule="atLeas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15.make a speech</w:t>
                  </w:r>
                </w:p>
              </w:txbxContent>
            </v:textbox>
          </v:shape>
        </w:pict>
      </w:r>
      <w:r>
        <w:rPr>
          <w:b/>
          <w:bCs/>
          <w:color w:val="000000"/>
          <w:sz w:val="30"/>
          <w:szCs w:val="30"/>
        </w:rPr>
        <w:t>Unit 1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看起来可爱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/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不错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在派对上玩得高兴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感到有点伤心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彼此想念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5.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挂各国国旗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6.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节奏太棒了！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有点吵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打算做某事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即使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10.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读完高中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11.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去拿些吃的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12.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在菜单上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13.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举杯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14.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为我们的友谊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15.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发表演讲</w:t>
      </w:r>
    </w:p>
    <w:p>
      <w:pPr>
        <w:spacing w:line="30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pict>
          <v:shape id="_x0000_s1027" o:spid="_x0000_s1027" o:spt="202" type="#_x0000_t202" style="position:absolute;left:0pt;margin-left:183.75pt;margin-top:12.6pt;height:366.6pt;width:305pt;z-index:251657216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1. fellow students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2. be proud (that) 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3. choose sb to do( chose-chosen)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4. speak to sb.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5. thank sb. for sth/ doing sth…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6. laugh at sb.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7. invite sb to do sth.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8. teach sb. to do sth.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9. join sb.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10. thanks to their kindness,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11. There is no success without effort. 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12. not only…but (also)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13. give up doing sth.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14. learn to do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15. try one’s best to do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16. work hard at maths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17. on the morning of my birthday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18. wake up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19. be better at =do better in</w:t>
                  </w:r>
                </w:p>
              </w:txbxContent>
            </v:textbox>
          </v:shape>
        </w:pict>
      </w:r>
    </w:p>
    <w:p>
      <w:pPr>
        <w:spacing w:line="300" w:lineRule="exact"/>
        <w:rPr>
          <w:b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Unit 2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同学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很荣幸……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选某人做某事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对某人说话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5.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因为……感谢某人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6.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嘲笑某人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邀请某人做某事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教某人做某事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加入某人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多亏他们的好心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11.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没有努力就没有成功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12.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不仅……而且……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13.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放弃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14.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学习做…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15.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尽最大努力去做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16.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努力学数学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17.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在我生日的那天早上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18.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醒来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19.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在…上更好</w:t>
      </w:r>
    </w:p>
    <w:p>
      <w:pPr>
        <w:spacing w:line="30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</w:p>
    <w:p>
      <w:pPr>
        <w:spacing w:line="30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</w:p>
    <w:p>
      <w:pPr>
        <w:spacing w:line="30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Key Phrases for Module 8</w:t>
      </w:r>
    </w:p>
    <w:p>
      <w:pPr>
        <w:spacing w:line="300" w:lineRule="exact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出题人</w:t>
      </w:r>
      <w:r>
        <w:rPr>
          <w:rFonts w:hint="eastAsia"/>
          <w:b/>
          <w:sz w:val="24"/>
          <w:szCs w:val="24"/>
          <w:lang w:val="en-US" w:eastAsia="zh-CN"/>
        </w:rPr>
        <w:t>&amp;</w:t>
      </w:r>
      <w:r>
        <w:rPr>
          <w:rFonts w:hint="eastAsia"/>
          <w:b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b/>
          <w:sz w:val="24"/>
        </w:rPr>
      </w:pPr>
      <w:r>
        <w:rPr>
          <w:b/>
          <w:sz w:val="24"/>
        </w:rPr>
        <w:t>Class : ________ No. :___________ Name : _____________ Marks : _____________</w:t>
      </w:r>
    </w:p>
    <w:p>
      <w:pPr>
        <w:spacing w:line="300" w:lineRule="exact"/>
        <w:ind w:firstLine="102" w:firstLineChars="49"/>
        <w:rPr>
          <w:b/>
          <w:bCs/>
          <w:color w:val="000000"/>
          <w:sz w:val="30"/>
          <w:szCs w:val="30"/>
        </w:rPr>
      </w:pPr>
      <w:r>
        <w:pict>
          <v:shape id="_x0000_s1028" o:spid="_x0000_s1028" o:spt="202" type="#_x0000_t202" style="position:absolute;left:0pt;margin-left:172.75pt;margin-top:9.6pt;height:265.2pt;width:305pt;z-index:251659264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1. ______________________________________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2. ______________________________________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3. ______________________________________ 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4. ______________________________________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5. ______________________________________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6. ______________________________________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7. ______________________________________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8. ______________________________________ 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9. ______________________________________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10. ______________________________________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11. ______________________________________ </w:t>
                  </w:r>
                </w:p>
                <w:p>
                  <w:pPr>
                    <w:spacing w:line="340" w:lineRule="exac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12.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______________________________________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13. ______________________________________ 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14. ______________________________________ </w:t>
                  </w:r>
                </w:p>
                <w:p>
                  <w:pPr>
                    <w:spacing w:line="34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15. ______________________________________</w:t>
                  </w:r>
                </w:p>
              </w:txbxContent>
            </v:textbox>
          </v:shape>
        </w:pict>
      </w:r>
      <w:r>
        <w:rPr>
          <w:b/>
          <w:bCs/>
          <w:color w:val="000000"/>
          <w:sz w:val="30"/>
          <w:szCs w:val="30"/>
        </w:rPr>
        <w:t>Unit 1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看起来可爱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/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不错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在派对上玩得高兴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感到有点伤心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彼此想念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5.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挂各国国旗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6.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节奏太棒了！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有点吵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打算做某事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即使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10.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读完高中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11.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去拿些吃的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12.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在菜单上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13.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举杯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14.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为我们的友谊</w:t>
      </w:r>
    </w:p>
    <w:p>
      <w:pPr>
        <w:spacing w:line="340" w:lineRule="exact"/>
        <w:ind w:firstLine="118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15.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发表演讲</w:t>
      </w:r>
    </w:p>
    <w:p>
      <w:pPr>
        <w:spacing w:line="300" w:lineRule="exact"/>
        <w:ind w:firstLine="102" w:firstLineChars="4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pict>
          <v:shape id="_x0000_s1029" o:spid="_x0000_s1029" o:spt="202" type="#_x0000_t202" style="position:absolute;left:0pt;margin-left:178pt;margin-top:12.6pt;height:421.2pt;width:305pt;z-index:25165824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3. ______________________________________ 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4.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5.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6.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7.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8. ______________________________________ 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9.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10.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11. ______________________________________ </w:t>
                  </w:r>
                </w:p>
                <w:p>
                  <w:pPr>
                    <w:spacing w:line="360" w:lineRule="exac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12.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13. ______________________________________ 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14. ______________________________________ 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15.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16.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17.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18. ______________________________________</w:t>
                  </w:r>
                </w:p>
                <w:p>
                  <w:pPr>
                    <w:spacing w:line="360" w:lineRule="exact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19. ______________________________________</w:t>
                  </w:r>
                </w:p>
              </w:txbxContent>
            </v:textbox>
          </v:shape>
        </w:pict>
      </w:r>
    </w:p>
    <w:p>
      <w:pPr>
        <w:spacing w:line="300" w:lineRule="exact"/>
        <w:rPr>
          <w:b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Unit 2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同学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很荣幸……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选某人做某事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对某人说话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5.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因为……感谢某人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6.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嘲笑某人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邀请某人做某事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教某人做某事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加入某人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多亏他们的好心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11.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没有努力就没有成功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12.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不仅……而且……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13.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放弃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14.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学习做…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15.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尽最大努力去做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16.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努力学数学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17.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在我生日的那天早上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18.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醒来</w:t>
      </w:r>
    </w:p>
    <w:p>
      <w:pPr>
        <w:spacing w:line="340" w:lineRule="exac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19. </w:t>
      </w:r>
      <w:r>
        <w:rPr>
          <w:rFonts w:hint="eastAsia" w:ascii="Times New Roman" w:hAnsi="Times New Roman"/>
          <w:b/>
          <w:bCs/>
          <w:color w:val="000000"/>
          <w:sz w:val="24"/>
          <w:szCs w:val="24"/>
        </w:rPr>
        <w:t>在…上更好</w:t>
      </w:r>
    </w:p>
    <w:p>
      <w:pPr>
        <w:spacing w:line="300" w:lineRule="exact"/>
        <w:ind w:firstLine="102" w:firstLineChars="49"/>
      </w:pPr>
      <w:bookmarkStart w:id="0" w:name="_GoBack"/>
      <w:bookmarkEnd w:id="0"/>
    </w:p>
    <w:sectPr>
      <w:pgSz w:w="11164" w:h="15485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7528"/>
    <w:rsid w:val="00001A7C"/>
    <w:rsid w:val="000D6E6A"/>
    <w:rsid w:val="0034233A"/>
    <w:rsid w:val="0039244E"/>
    <w:rsid w:val="003F6293"/>
    <w:rsid w:val="00445185"/>
    <w:rsid w:val="004A2D42"/>
    <w:rsid w:val="004E570C"/>
    <w:rsid w:val="005D6635"/>
    <w:rsid w:val="007454E3"/>
    <w:rsid w:val="007739AC"/>
    <w:rsid w:val="00862ECA"/>
    <w:rsid w:val="0088452B"/>
    <w:rsid w:val="00953073"/>
    <w:rsid w:val="009732C6"/>
    <w:rsid w:val="009912F7"/>
    <w:rsid w:val="00AE20AD"/>
    <w:rsid w:val="00B15B86"/>
    <w:rsid w:val="00B97528"/>
    <w:rsid w:val="00BA1C11"/>
    <w:rsid w:val="00BF7D6D"/>
    <w:rsid w:val="00C03E57"/>
    <w:rsid w:val="00C26CED"/>
    <w:rsid w:val="00C80C8F"/>
    <w:rsid w:val="00D14CD6"/>
    <w:rsid w:val="00DD0E10"/>
    <w:rsid w:val="00DE259C"/>
    <w:rsid w:val="00E252B5"/>
    <w:rsid w:val="1CCC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MS</Company>
  <Pages>2</Pages>
  <Words>144</Words>
  <Characters>821</Characters>
  <Lines>0</Lines>
  <Paragraphs>0</Paragraphs>
  <TotalTime>1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2007-12-31T23:23:00Z</dcterms:created>
  <dc:creator>USER-</dc:creator>
  <cp:lastModifiedBy>Catharine</cp:lastModifiedBy>
  <dcterms:modified xsi:type="dcterms:W3CDTF">2020-02-24T07:34:38Z</dcterms:modified>
  <dc:title>Key Phrases for Module 4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